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45C39" w:rsidRPr="00384640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Σκληρός δίσκος Η/Υ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>Η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DD</w:t>
            </w:r>
          </w:p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5C39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45C39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45C39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45C39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45C39" w:rsidRPr="00387A77" w:rsidRDefault="00745C39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E86103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Εξωτερικός σκληρός δίσκος HDD ΧΩΡΗΤΙΚΟΤΗΤΑ 2TB 2,5"                    ΔΙΕΠΑΦΗ USB 3.2                         ΤΑΧΥΤΗΤΑ ΜΕΤΑΦΟΡΑΣ Έως 5.000 MB/s 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45C39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45C39" w:rsidRPr="00387A77" w:rsidRDefault="00745C39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B2E86"/>
    <w:rsid w:val="00745C39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2025-10-17T12:01:00Z</dcterms:created>
  <dcterms:modified xsi:type="dcterms:W3CDTF">2025-10-17T12:03:00Z</dcterms:modified>
</cp:coreProperties>
</file>